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988" w:rsidRDefault="00C451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101DD" w:rsidRPr="00D101DD">
        <w:rPr>
          <w:rFonts w:cs="Arial"/>
          <w:b/>
          <w:sz w:val="24"/>
          <w:szCs w:val="24"/>
        </w:rPr>
        <w:t>104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D101DD" w:rsidRPr="00D101DD">
        <w:rPr>
          <w:b/>
          <w:i/>
          <w:sz w:val="28"/>
        </w:rPr>
        <w:t>4123</w:t>
      </w:r>
    </w:p>
    <w:p w:rsidR="00B47988" w:rsidRDefault="00D101D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D101DD">
        <w:rPr>
          <w:rFonts w:ascii="Arial" w:hAnsi="Arial" w:cs="Arial"/>
          <w:b/>
          <w:bCs/>
          <w:sz w:val="24"/>
          <w:lang w:val="it-IT"/>
        </w:rPr>
        <w:t>Maastricht, Netherlands, 19th Aug 2024 - 23rd Aug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988" w:rsidRDefault="00C451E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101DD" w:rsidRPr="00D101DD">
              <w:t>PC3 NRCA 3 bands and 4 bands combos</w:t>
            </w:r>
          </w:p>
        </w:tc>
      </w:tr>
      <w:tr w:rsidR="00B47988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988" w:rsidRDefault="00D101DD">
            <w:pPr>
              <w:pStyle w:val="CRCoverPage"/>
              <w:spacing w:after="0"/>
              <w:ind w:left="100"/>
            </w:pPr>
            <w:r w:rsidRPr="00D101DD">
              <w:t>2024-08-23</w:t>
            </w:r>
          </w:p>
        </w:tc>
      </w:tr>
    </w:tbl>
    <w:p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1F36DD" w:rsidRPr="001F36DD" w:rsidRDefault="001F36DD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28A-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41A-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77A/-</w:t>
            </w:r>
          </w:p>
          <w:p w:rsidR="001F36DD" w:rsidRPr="001F36DD" w:rsidRDefault="001F36DD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28A-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41A-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77A/CA_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28A-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41A</w:t>
            </w:r>
          </w:p>
          <w:p w:rsidR="001F36DD" w:rsidRPr="001F36DD" w:rsidRDefault="001F36DD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28A-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41A-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77A/CA_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28A-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</w:p>
          <w:p w:rsidR="001F36DD" w:rsidRPr="001F36DD" w:rsidRDefault="001F36DD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28A-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41A-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77A/CA_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41A-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</w:p>
          <w:p w:rsidR="001F36DD" w:rsidRDefault="001F36DD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3A-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28A-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41A-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77A/-</w:t>
            </w:r>
          </w:p>
          <w:p w:rsidR="001F36DD" w:rsidRPr="00D101DD" w:rsidRDefault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B47988" w:rsidRDefault="00B47988" w:rsidP="00C93C27">
      <w:pPr>
        <w:pStyle w:val="CRCoverPage"/>
        <w:rPr>
          <w:i/>
          <w:iCs/>
          <w:color w:val="FF0000"/>
          <w:lang w:val="en-US"/>
        </w:rPr>
      </w:pPr>
      <w:bookmarkStart w:id="1" w:name="_GoBack"/>
      <w:bookmarkEnd w:id="0"/>
      <w:bookmarkEnd w:id="1"/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FC9" w:rsidRDefault="00916FC9">
      <w:pPr>
        <w:spacing w:after="0"/>
      </w:pPr>
      <w:r>
        <w:separator/>
      </w:r>
    </w:p>
  </w:endnote>
  <w:endnote w:type="continuationSeparator" w:id="0">
    <w:p w:rsidR="00916FC9" w:rsidRDefault="00916F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FC9" w:rsidRDefault="00916FC9">
      <w:pPr>
        <w:spacing w:after="0"/>
      </w:pPr>
      <w:r>
        <w:separator/>
      </w:r>
    </w:p>
  </w:footnote>
  <w:footnote w:type="continuationSeparator" w:id="0">
    <w:p w:rsidR="00916FC9" w:rsidRDefault="00916F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988" w:rsidRDefault="00B47988">
    <w:pPr>
      <w:pStyle w:val="afe"/>
    </w:pPr>
  </w:p>
  <w:p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4EA8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6FC9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C27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69669B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B4D0D4-36FE-44C4-BBB8-63083D2C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10</cp:revision>
  <cp:lastPrinted>2020-02-05T15:54:00Z</cp:lastPrinted>
  <dcterms:created xsi:type="dcterms:W3CDTF">2022-09-02T09:30:00Z</dcterms:created>
  <dcterms:modified xsi:type="dcterms:W3CDTF">2024-08-15T04:20:00Z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